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10"/>
        <w:gridCol w:w="1596"/>
        <w:gridCol w:w="1386"/>
        <w:gridCol w:w="1410"/>
      </w:tblGrid>
      <w:tr w:rsidR="00FB4D91" w:rsidTr="00FB4D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bookmarkStart w:id="0" w:name="_GoBack"/>
            <w:bookmarkEnd w:id="0"/>
          </w:p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4D91" w:rsidRDefault="00FB4D91" w:rsidP="00EB1A6B">
            <w:r>
              <w:t>Приложение 8</w:t>
            </w:r>
          </w:p>
        </w:tc>
      </w:tr>
      <w:tr w:rsidR="00FB4D91" w:rsidTr="00FB4D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D91" w:rsidRDefault="00FB4D91" w:rsidP="00EB1A6B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4D91" w:rsidRDefault="00FB4D91" w:rsidP="00EB1A6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B4D91" w:rsidTr="00FB4D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4D91" w:rsidRDefault="00FB4D91" w:rsidP="00EB1A6B">
            <w:r>
              <w:t xml:space="preserve">от </w:t>
            </w:r>
            <w:r w:rsidR="00A901BC">
              <w:t>15.02.2018 № 30-229</w:t>
            </w:r>
          </w:p>
        </w:tc>
      </w:tr>
      <w:tr w:rsidR="00FB4D91" w:rsidTr="00FB4D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</w:tr>
      <w:tr w:rsidR="00FB4D91" w:rsidTr="00FB4D91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2018 год и на плановый период 2019 и 2020 годов</w:t>
            </w:r>
          </w:p>
        </w:tc>
      </w:tr>
      <w:tr w:rsidR="00FB4D91" w:rsidTr="00FB4D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</w:tr>
      <w:tr w:rsidR="00FB4D91" w:rsidTr="00FB4D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тыс. руб.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2018 год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2019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2020 год</w:t>
            </w:r>
          </w:p>
        </w:tc>
      </w:tr>
    </w:tbl>
    <w:p w:rsidR="00FB4D91" w:rsidRPr="00FB4D91" w:rsidRDefault="00FB4D91">
      <w:pPr>
        <w:rPr>
          <w:sz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10"/>
        <w:gridCol w:w="1596"/>
        <w:gridCol w:w="1386"/>
        <w:gridCol w:w="1410"/>
      </w:tblGrid>
      <w:tr w:rsidR="00FB4D91" w:rsidTr="00FB4D9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1</w:t>
            </w: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5</w:t>
            </w:r>
          </w:p>
        </w:tc>
      </w:tr>
      <w:tr w:rsidR="00FB4D91" w:rsidTr="00FB4D9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FB4D91" w:rsidTr="00FB4D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16 175,5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44 081,3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72 738,5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1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Восстановление (модернизация и теплоизоляция) циркуляционного трубопровода горячего водоснабжения от ЦТП, расположенного по адресу: ул. им. Академика Антонова О.К., д. №31, до многоквартирных домов № 29, 31 по ул. им. Академика Антонова О.К.; № 6, 8, 10, 12 по ул. Перспективная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255,5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proofErr w:type="gramStart"/>
            <w:r>
              <w:t>Восстановление центрального теплового пункта «Нежилое здание ЦТП (в районе многоквартирных домов № 1, 1а по ул. им. Тархова С.Ф.» и восстановление (модернизация и теплоизоляция) циркуляционного трубопровода горячего водоснабжения от ЦТП (ул. им. Тархова С.Ф.) до многоквартирных домов № 1, 1А по ул. им. Тархова С.Ф.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3 339,8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3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202,7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4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proofErr w:type="gramStart"/>
            <w:r>
              <w:t xml:space="preserve">Реконструкция котельной № 10 по адресу: г. Саратов,  ул. Ипподромная, д. 24 и восстановление (модернизация и теплоизоляция) циркуляционного трубопровода горячего водоснабжения до многоквартирных домов по № 2, 3, 5, 5А, 8, 8А, 9, 10, 11, 11А, 12, 12А, 12Б, 15, 16, 17, 18, 19, 20, 21, 22, 25 по ул. Ипподромной; № 26, 28 по ул. им. </w:t>
            </w:r>
            <w:proofErr w:type="spellStart"/>
            <w:r>
              <w:t>Шехурдина</w:t>
            </w:r>
            <w:proofErr w:type="spellEnd"/>
            <w:r>
              <w:t xml:space="preserve"> А.П.,;</w:t>
            </w:r>
            <w:proofErr w:type="gramEnd"/>
            <w:r>
              <w:t xml:space="preserve"> МОУ</w:t>
            </w:r>
            <w:proofErr w:type="gramStart"/>
            <w:r>
              <w:t>«С</w:t>
            </w:r>
            <w:proofErr w:type="gramEnd"/>
            <w:r>
              <w:t>ОШ № 46» по ул. Ипподромная,24; МДОУ «Детский сад № 191» по ул. Ипподромная; МДОУ «Детский сад № 205» по ул. Ипподромной; МУП «</w:t>
            </w:r>
            <w:proofErr w:type="spellStart"/>
            <w:r>
              <w:t>Дорстрой</w:t>
            </w:r>
            <w:proofErr w:type="spellEnd"/>
            <w:r>
              <w:t>» по ул. Ипподромная, 21А; ОП №4 УМВД России по г. Саратову по ул. Ипподромная,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1 010,5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lastRenderedPageBreak/>
              <w:t>5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 xml:space="preserve">Реконструкция оборудования  котельной, расположенной по адресу: ул. им. Ломоносова  М.В., 1  и </w:t>
            </w:r>
            <w:proofErr w:type="gramStart"/>
            <w:r>
              <w:t>модернизация</w:t>
            </w:r>
            <w:proofErr w:type="gramEnd"/>
            <w:r>
              <w:t xml:space="preserve">  и тепловая изоляция тепловых сетей горячего водоснабжения  до многоквартирных домов № 6 по ул. Зеркальная, № 5,11,25,25А по ул. 1-я Прокатная, № 3А, 4, 8, 19 по ул. 2-я Прокатная,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1 098,6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6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Реконструкция оборудования (в части горячего водоснабжения) центрального теплового пункта «Нежилое здание ЦТП по адресу: г. Саратов, ул. Аптечная, 49/53»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624,7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7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proofErr w:type="gramStart"/>
            <w:r>
              <w:t xml:space="preserve">Реконструкция центрального теплового пункта «Нежилое здание ЦТП  по адресу: г. Саратов, ул. им. Академика Антонова О.К., д.10б» и восстановление (модернизация и теплоизоляция) циркуляционного трубопровода горячего водоснабжения до многоквартирных домов № 8, 10 по ул. им. Академика Антонова О.К.; № 3, 5 по ул. им. </w:t>
            </w:r>
            <w:proofErr w:type="spellStart"/>
            <w:r>
              <w:t>Блинова</w:t>
            </w:r>
            <w:proofErr w:type="spellEnd"/>
            <w:r>
              <w:t xml:space="preserve"> Ф.А.; № 55 по ул. им. Лебедева-Кумача В.И.;</w:t>
            </w:r>
            <w:proofErr w:type="gramEnd"/>
            <w:r>
              <w:t xml:space="preserve"> ГАУК «СОМ КВЦ» по ул. </w:t>
            </w:r>
            <w:proofErr w:type="gramStart"/>
            <w:r>
              <w:t>Рижская</w:t>
            </w:r>
            <w:proofErr w:type="gramEnd"/>
            <w:r>
              <w:t>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833,6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8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Реконструкция центрального теплового пункта «Нежилое здание ЦТП  по адресу: г. Саратов, ул. им. Академика Антонова О.К., д.33а» и восстановление (модернизация и теплоизоляция) циркуляционного трубопровода горячего водоснабжения до многоквартирных домов № 33, 33А по ул. им. Академика Антонова О.К.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13 246,9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9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 xml:space="preserve">Реконструкция центрального теплового пункта «Нежилое здание ЦТП по адресу: г. Саратов, ул. </w:t>
            </w:r>
            <w:proofErr w:type="spellStart"/>
            <w:r>
              <w:t>Гусельская</w:t>
            </w:r>
            <w:proofErr w:type="spellEnd"/>
            <w:r>
              <w:t xml:space="preserve">, д.6б» и восстановление (модернизация и теплоизоляция) циркуляционного трубопровода горячего водоснабжения до многоквартирных домов № 18, 20 по просп. Строителей; № 31 по ул. </w:t>
            </w:r>
            <w:proofErr w:type="gramStart"/>
            <w:r>
              <w:t>Черниговской</w:t>
            </w:r>
            <w:proofErr w:type="gramEnd"/>
            <w:r>
              <w:t xml:space="preserve">; № 4, 4А, 6 по ул. </w:t>
            </w:r>
            <w:proofErr w:type="spellStart"/>
            <w:r>
              <w:t>Гусельской</w:t>
            </w:r>
            <w:proofErr w:type="spellEnd"/>
            <w:r>
              <w:t>; № 2, 4 по ул. Песочной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30 248,4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10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proofErr w:type="gramStart"/>
            <w:r>
              <w:t xml:space="preserve">Реконструкция центрального теплового пункта «Нежилое здание ЦТП по адресу: г. Саратов, ул. им. Тархова С.Ф., д. 33/35», восстановление и теплоизоляция циркуляционного трубопровода горячего водоснабжения до многоквартирных домов № 2, 4, 6, 10 по ул. им. </w:t>
            </w:r>
            <w:proofErr w:type="spellStart"/>
            <w:r>
              <w:t>Батавина</w:t>
            </w:r>
            <w:proofErr w:type="spellEnd"/>
            <w:r>
              <w:t xml:space="preserve"> П.Ф.; № 31, 33, 35 по ул. им. Тархова С.Ф.; № 7, 9 по ул. </w:t>
            </w:r>
            <w:proofErr w:type="spellStart"/>
            <w:r>
              <w:t>Топольчанской</w:t>
            </w:r>
            <w:proofErr w:type="spellEnd"/>
            <w:r>
              <w:t>;</w:t>
            </w:r>
            <w:proofErr w:type="gramEnd"/>
            <w:r>
              <w:t xml:space="preserve"> МДОУ «Детский сад № 17» по ул. им. Тархова С.Ф., 35А; МОУ «СОШ № 60» по ул. им. </w:t>
            </w:r>
            <w:proofErr w:type="spellStart"/>
            <w:r>
              <w:t>Батавина</w:t>
            </w:r>
            <w:proofErr w:type="spellEnd"/>
            <w:r>
              <w:t xml:space="preserve"> П.Ф., 6А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898,1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11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 xml:space="preserve"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</w:t>
            </w:r>
            <w:proofErr w:type="gramStart"/>
            <w:r>
              <w:t>Лунной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14 141,7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lastRenderedPageBreak/>
              <w:t>12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 xml:space="preserve"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</w:t>
            </w:r>
            <w:proofErr w:type="gramStart"/>
            <w:r>
              <w:t>Рижской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9 531,9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13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 xml:space="preserve"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</w:t>
            </w:r>
            <w:proofErr w:type="gramStart"/>
            <w:r>
              <w:t>Лунной</w:t>
            </w:r>
            <w:proofErr w:type="gramEnd"/>
            <w:r>
              <w:t>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28 348,4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14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proofErr w:type="gramStart"/>
            <w:r>
              <w:t>Реконструкция центрального теплового пункта «Нежилое помещение № 2 по адресу: г. Саратов, ул. им. Ломоносова М.В., д. 20а» и восстановление (модернизация и теплоизоляция) циркуляционного трубопровода горячего водоснабжения до многоквартирных домов № 15, 17, 17А, 19А, 19 по ул. 4-й Прокатной; ГАУК «СОЦНТ» по ул. им. Ломоносова М.В., 20 и ОАО «</w:t>
            </w:r>
            <w:proofErr w:type="spellStart"/>
            <w:r>
              <w:t>Саратовстройстекло</w:t>
            </w:r>
            <w:proofErr w:type="spellEnd"/>
            <w:r>
              <w:t>» ФОК по ул. им. Ломоносова М.В., 20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965,2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15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proofErr w:type="gramStart"/>
            <w:r>
              <w:t xml:space="preserve">Реконструкция центрального теплового пункта «Нежилое помещение по адресу: г. Саратов, ул. 4 Прокатная, д. 18» и восстановление (модернизация и теплоизоляция) циркуляционного трубопровода горячего водоснабжения до многоквартирных домов № 11А, 16, 18 по ул. Измайлова; № 13, 15, 15А, 17 по ул. им. </w:t>
            </w:r>
            <w:proofErr w:type="spellStart"/>
            <w:r>
              <w:t>Загороднева</w:t>
            </w:r>
            <w:proofErr w:type="spellEnd"/>
            <w:r>
              <w:t xml:space="preserve"> В.И.; № 10А, 14, 16, 18 по ул. им. Ломоносова М.В.;</w:t>
            </w:r>
            <w:proofErr w:type="gramEnd"/>
            <w:r>
              <w:t xml:space="preserve"> № 14, 16, 18, 20 по ул. 4-й </w:t>
            </w:r>
            <w:proofErr w:type="gramStart"/>
            <w:r>
              <w:t>Прокатной</w:t>
            </w:r>
            <w:proofErr w:type="gramEnd"/>
            <w:r>
              <w:t xml:space="preserve">; МДОУ «Детский сад № 152» по ул. им. Ломоносова М.В., 16А; МОУ «Лицей № 50» по ул. им. </w:t>
            </w:r>
            <w:proofErr w:type="spellStart"/>
            <w:r>
              <w:t>Загороднева</w:t>
            </w:r>
            <w:proofErr w:type="spellEnd"/>
            <w:r>
              <w:t xml:space="preserve"> В.И., 16 и ГБОУ СО «Школа АОП № 4 г. Саратова» по ул. им. </w:t>
            </w:r>
            <w:proofErr w:type="spellStart"/>
            <w:r>
              <w:t>Загороднева</w:t>
            </w:r>
            <w:proofErr w:type="spellEnd"/>
            <w:r>
              <w:t xml:space="preserve"> В.И., 19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1 001,4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16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proofErr w:type="gramStart"/>
            <w:r>
              <w:t>Реконструкция центрального теплового пункта «Нежилое помещение по адресу: г. Саратов, ул. Астраханская, д. 40» и восстановление (реконструкция и теплоизоляция) циркуляционного трубопровода горячего водоснабжения до многоквартирных домов № 10/20, 22/36, 38, 40 по ул. Астраханской; № 18/30, 6/16 по 5-му проезду Первомайского поселка; № 19/31 по 7-му проезду Первомайского поселка;</w:t>
            </w:r>
            <w:proofErr w:type="gramEnd"/>
            <w:r>
              <w:t xml:space="preserve"> № 39/53, 55 по ул. 2-й </w:t>
            </w:r>
            <w:proofErr w:type="gramStart"/>
            <w:r>
              <w:t>Садовой</w:t>
            </w:r>
            <w:proofErr w:type="gramEnd"/>
            <w:r>
              <w:t>; № 21/23, 25 по 6-му проезду Первомайского поселка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867,9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17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Реконструкция центрального теплового пункта «Нежилое помещение по адресу: г. Саратов, ул. им. Тархова С.Ф., д. 29а», восстановление и теплоизоляция циркуляционного трубопровода горячего водоснабжения до многоквартирных домов № 10, 12, 12А по ул. им. Уфимцева К.Г.; № 29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842,4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lastRenderedPageBreak/>
              <w:t>18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Реконструкция центрального теплового пункта «Нежилое помещение по адресу: г. Саратов, ул. им. Уфимцева К.Г., д. 2а», восстановление и теплоизоляция циркуляционного трубопровода горячего водоснабжения до многоквартирных домов № 2, 4 по ул. им. Уфимцева К.Г.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840,0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19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proofErr w:type="gramStart"/>
            <w:r>
              <w:t>Реконструкция центрального теплового пункта «Нежилое помещение по адресу: г. Саратов, ул. им. Уфимцева К.Г., д. 6а», восстановление и теплоизоляция циркуляционного трубопровода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4А;</w:t>
            </w:r>
            <w:proofErr w:type="gramEnd"/>
            <w:r>
              <w:t xml:space="preserve"> МДОУ «Детский сад № 150», корпус № 2 по ул. им. Уфимцева К.Г., 8А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857,7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20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 xml:space="preserve">Реконструкция центрального теплового пункта «Нежилое помещение по адресу: г. Саратов, ул. им. Чернышевского Н.Г., д.8» и восстановление (реконструкция и теплоизоляция) циркуляционного трубопровода  горячего водоснабжения до многоквартирных домов № 8,10, 12, 14, 16,18, 20 по ул. им. Чернышевского Н.Г.; № 4, 6, 8, по 4-му пр. </w:t>
            </w:r>
            <w:proofErr w:type="spellStart"/>
            <w:r>
              <w:t>им</w:t>
            </w:r>
            <w:proofErr w:type="gramStart"/>
            <w:r>
              <w:t>.Ч</w:t>
            </w:r>
            <w:proofErr w:type="gramEnd"/>
            <w:r>
              <w:t>ернышевского</w:t>
            </w:r>
            <w:proofErr w:type="spellEnd"/>
            <w:r>
              <w:t xml:space="preserve"> Н.Г.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868,2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21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Реконструкция центрального теплового пункта «Нежилое помещение по адресу: г. Саратов, ул. Электронная, д. 10а» и восстановление (модернизация и теплоизоляция) циркуляционного трубопровода горячего водоснабжения до многоквартирного дома № 10А по ул. Электронная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808,0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22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 xml:space="preserve">Реконструкция центрального теплового пункта «Нежилое помещение по адресу: ул. </w:t>
            </w:r>
            <w:proofErr w:type="spellStart"/>
            <w:r>
              <w:t>Соколовая</w:t>
            </w:r>
            <w:proofErr w:type="spellEnd"/>
            <w:r>
              <w:t xml:space="preserve">, д. 44/62 и восстановление циркуляционного трубопровода сетей горячего водоснабжения к многоквартирному дому № 44/62 по ул. </w:t>
            </w:r>
            <w:proofErr w:type="spellStart"/>
            <w:r>
              <w:t>Соколовая</w:t>
            </w:r>
            <w:proofErr w:type="spellEnd"/>
            <w:r>
              <w:t>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21 302,5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23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Реконструкция центрального теплового пункта «</w:t>
            </w:r>
            <w:proofErr w:type="spellStart"/>
            <w:r>
              <w:t>Теплоцентр</w:t>
            </w:r>
            <w:proofErr w:type="spellEnd"/>
            <w:r>
              <w:t xml:space="preserve"> по адресу: г. Саратов, ул. им. </w:t>
            </w:r>
            <w:proofErr w:type="spellStart"/>
            <w:r>
              <w:t>Батавина</w:t>
            </w:r>
            <w:proofErr w:type="spellEnd"/>
            <w:r>
              <w:t xml:space="preserve"> П.Ф., д. 9е», восстановление и теплоизоляция циркуляционного трубопровода горячего водоснабжения до многоквартирных домов № 9, 9А, 11 по ул. им. </w:t>
            </w:r>
            <w:proofErr w:type="spellStart"/>
            <w:r>
              <w:t>Батавина</w:t>
            </w:r>
            <w:proofErr w:type="spellEnd"/>
            <w:r>
              <w:t xml:space="preserve"> П.Ф.; МДОУ «Детский сад комбинированного вида № 183» по ул. им. </w:t>
            </w:r>
            <w:proofErr w:type="spellStart"/>
            <w:r>
              <w:t>Батавина</w:t>
            </w:r>
            <w:proofErr w:type="spellEnd"/>
            <w:r>
              <w:t xml:space="preserve"> П.Ф., 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861,2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24 883,8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24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Реконструкция тренировочной площадки на стадионе «Авангард»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24 883,8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12 958,4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lastRenderedPageBreak/>
              <w:t>25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12 958,4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7A0EC7" w:rsidP="00EB1A6B">
            <w:pPr>
              <w:jc w:val="right"/>
            </w:pPr>
            <w:r>
              <w:t>3</w:t>
            </w:r>
            <w:r w:rsidR="007767D4">
              <w:t xml:space="preserve"> </w:t>
            </w:r>
            <w:r>
              <w:t>202,6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26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Модернизация системы теплоснабжения МОУ «СОШ № 22», расположенного по адресу: г. Саратов, ул. Ростовская, д.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1 800,0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7A0EC7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C7" w:rsidRDefault="007A0EC7" w:rsidP="00EB1A6B">
            <w:pPr>
              <w:jc w:val="center"/>
            </w:pPr>
            <w:r>
              <w:t>27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EC7" w:rsidRPr="007A0EC7" w:rsidRDefault="007A0EC7" w:rsidP="00EB1A6B">
            <w:r w:rsidRPr="007A0EC7">
              <w:t xml:space="preserve">Устройство системы теплоснабжения МБОУ «ООШ № 104», расположенного по адресу: г. Саратов, ул. </w:t>
            </w:r>
            <w:proofErr w:type="gramStart"/>
            <w:r w:rsidRPr="007A0EC7">
              <w:t>Лесопильная</w:t>
            </w:r>
            <w:proofErr w:type="gramEnd"/>
            <w:r w:rsidRPr="007A0EC7">
              <w:t>, д. 17</w:t>
            </w:r>
            <w:r w:rsidR="007767D4">
              <w:t xml:space="preserve"> (погашение кредиторской </w:t>
            </w:r>
            <w:proofErr w:type="spellStart"/>
            <w:r w:rsidR="007767D4">
              <w:t>заолженности</w:t>
            </w:r>
            <w:proofErr w:type="spellEnd"/>
            <w:r w:rsidR="007767D4">
              <w:t>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C7" w:rsidRDefault="007A0EC7" w:rsidP="00EB1A6B">
            <w:pPr>
              <w:jc w:val="right"/>
            </w:pPr>
            <w:r>
              <w:t>1</w:t>
            </w:r>
            <w:r w:rsidR="007767D4">
              <w:t xml:space="preserve"> </w:t>
            </w:r>
            <w:r>
              <w:t>402,6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C7" w:rsidRDefault="00BE207F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C7" w:rsidRDefault="00BE207F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5 631,8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</w:t>
            </w:r>
            <w:r w:rsidR="007A0EC7">
              <w:t>8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Детский сад на 300 мест в 1-й жилой группе микрорайона № 11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5 227,8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</w:t>
            </w:r>
            <w:r w:rsidR="007A0EC7">
              <w:t>9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Устройство системы теплоснабжения МОУ «СОШ № 70», по адресу: г. Саратов, ул. Большая Садовая, д. 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404,0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7A0EC7">
            <w:pPr>
              <w:jc w:val="right"/>
            </w:pPr>
            <w:r>
              <w:t>6</w:t>
            </w:r>
            <w:r w:rsidR="007A0EC7">
              <w:t>2</w:t>
            </w:r>
            <w:r w:rsidR="007767D4">
              <w:t xml:space="preserve"> </w:t>
            </w:r>
            <w:r w:rsidR="007A0EC7">
              <w:t>852,1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44 081,3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72 738,5</w:t>
            </w:r>
          </w:p>
        </w:tc>
      </w:tr>
      <w:tr w:rsidR="00FB4D91" w:rsidTr="00FB4D9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FB4D91" w:rsidTr="00FB4D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45 000,0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1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45 000,0</w:t>
            </w:r>
          </w:p>
        </w:tc>
      </w:tr>
      <w:tr w:rsidR="00FB4D91" w:rsidTr="00FB4D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2 227,0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2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D91" w:rsidRDefault="00FB4D91" w:rsidP="00EB1A6B">
            <w:proofErr w:type="gramStart"/>
            <w:r>
              <w:t>Объект незавершенного строительства нежилое здание (спортивно-технический комплекс), расположенный по адресу: г. Саратов, ул. Олимпийская, д.1, литер Н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2 227,0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0,0</w:t>
            </w:r>
          </w:p>
        </w:tc>
      </w:tr>
      <w:tr w:rsidR="00FB4D91" w:rsidTr="00FB4D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47 227,0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</w:pPr>
            <w:r>
              <w:t>45 000,0</w:t>
            </w:r>
          </w:p>
        </w:tc>
      </w:tr>
      <w:tr w:rsidR="00FB4D91" w:rsidTr="00FB4D91">
        <w:trPr>
          <w:cantSplit/>
        </w:trPr>
        <w:tc>
          <w:tcPr>
            <w:tcW w:w="103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D91" w:rsidRDefault="00FB4D91" w:rsidP="00EB1A6B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7A0EC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A0EC7">
              <w:rPr>
                <w:b/>
                <w:bCs/>
              </w:rPr>
              <w:t>10</w:t>
            </w:r>
            <w:r w:rsidR="007767D4">
              <w:rPr>
                <w:b/>
                <w:bCs/>
              </w:rPr>
              <w:t xml:space="preserve"> </w:t>
            </w:r>
            <w:r w:rsidR="007A0EC7">
              <w:rPr>
                <w:b/>
                <w:bCs/>
              </w:rPr>
              <w:t>079,1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89 081,3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117 738,5</w:t>
            </w:r>
          </w:p>
        </w:tc>
      </w:tr>
      <w:tr w:rsidR="00FB4D91" w:rsidTr="00FB4D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r>
              <w:t xml:space="preserve"> </w:t>
            </w:r>
          </w:p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</w:tr>
      <w:tr w:rsidR="00FB4D91" w:rsidTr="00FB4D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D91" w:rsidRDefault="00FB4D91" w:rsidP="00EB1A6B"/>
        </w:tc>
      </w:tr>
    </w:tbl>
    <w:p w:rsidR="00E2598B" w:rsidRPr="00FB4D91" w:rsidRDefault="00E2598B" w:rsidP="00FB4D91"/>
    <w:sectPr w:rsidR="00E2598B" w:rsidRPr="00FB4D91" w:rsidSect="00D24C37">
      <w:headerReference w:type="even" r:id="rId8"/>
      <w:headerReference w:type="default" r:id="rId9"/>
      <w:pgSz w:w="16838" w:h="11906" w:orient="landscape"/>
      <w:pgMar w:top="1618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528" w:rsidRDefault="00966528" w:rsidP="00FB4D91">
      <w:r>
        <w:separator/>
      </w:r>
    </w:p>
  </w:endnote>
  <w:endnote w:type="continuationSeparator" w:id="0">
    <w:p w:rsidR="00966528" w:rsidRDefault="00966528" w:rsidP="00FB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528" w:rsidRDefault="00966528" w:rsidP="00FB4D91">
      <w:r>
        <w:separator/>
      </w:r>
    </w:p>
  </w:footnote>
  <w:footnote w:type="continuationSeparator" w:id="0">
    <w:p w:rsidR="00966528" w:rsidRDefault="00966528" w:rsidP="00FB4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A6B" w:rsidRDefault="00ED35E7" w:rsidP="00EB1A6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1A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B1A6B" w:rsidRDefault="00EB1A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C37" w:rsidRDefault="00D24C37" w:rsidP="00EB1A6B">
    <w:pPr>
      <w:pStyle w:val="a3"/>
      <w:framePr w:wrap="around" w:vAnchor="text" w:hAnchor="margin" w:xAlign="center" w:y="1"/>
      <w:rPr>
        <w:rStyle w:val="a7"/>
      </w:rPr>
    </w:pPr>
  </w:p>
  <w:p w:rsidR="00D24C37" w:rsidRDefault="00D24C37" w:rsidP="00EB1A6B">
    <w:pPr>
      <w:pStyle w:val="a3"/>
      <w:framePr w:wrap="around" w:vAnchor="text" w:hAnchor="margin" w:xAlign="center" w:y="1"/>
      <w:rPr>
        <w:rStyle w:val="a7"/>
      </w:rPr>
    </w:pPr>
  </w:p>
  <w:p w:rsidR="00EB1A6B" w:rsidRDefault="00ED35E7" w:rsidP="00D24C37">
    <w:pPr>
      <w:pStyle w:val="a3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EB1A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24C37">
      <w:rPr>
        <w:rStyle w:val="a7"/>
        <w:noProof/>
      </w:rPr>
      <w:t>3</w:t>
    </w:r>
    <w:r>
      <w:rPr>
        <w:rStyle w:val="a7"/>
      </w:rPr>
      <w:fldChar w:fldCharType="end"/>
    </w:r>
  </w:p>
  <w:p w:rsidR="00EB1A6B" w:rsidRDefault="00EB1A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4D91"/>
    <w:rsid w:val="00066562"/>
    <w:rsid w:val="00123C36"/>
    <w:rsid w:val="0027291C"/>
    <w:rsid w:val="002C3F39"/>
    <w:rsid w:val="003C19E0"/>
    <w:rsid w:val="00470A63"/>
    <w:rsid w:val="005B27B0"/>
    <w:rsid w:val="006808C6"/>
    <w:rsid w:val="007767D4"/>
    <w:rsid w:val="007A0EC7"/>
    <w:rsid w:val="0090513F"/>
    <w:rsid w:val="00966528"/>
    <w:rsid w:val="0098528B"/>
    <w:rsid w:val="00A24CAF"/>
    <w:rsid w:val="00A34B56"/>
    <w:rsid w:val="00A36582"/>
    <w:rsid w:val="00A901BC"/>
    <w:rsid w:val="00B304F6"/>
    <w:rsid w:val="00B746A1"/>
    <w:rsid w:val="00B912FD"/>
    <w:rsid w:val="00BC2440"/>
    <w:rsid w:val="00BE207F"/>
    <w:rsid w:val="00D24C37"/>
    <w:rsid w:val="00D4286E"/>
    <w:rsid w:val="00DB0722"/>
    <w:rsid w:val="00E2598B"/>
    <w:rsid w:val="00EB1A6B"/>
    <w:rsid w:val="00ED35E7"/>
    <w:rsid w:val="00F6400A"/>
    <w:rsid w:val="00FA225E"/>
    <w:rsid w:val="00FB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4D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4D91"/>
  </w:style>
  <w:style w:type="paragraph" w:styleId="a5">
    <w:name w:val="footer"/>
    <w:basedOn w:val="a"/>
    <w:link w:val="a6"/>
    <w:uiPriority w:val="99"/>
    <w:unhideWhenUsed/>
    <w:rsid w:val="00FB4D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4D91"/>
  </w:style>
  <w:style w:type="character" w:styleId="a7">
    <w:name w:val="page number"/>
    <w:basedOn w:val="a0"/>
    <w:uiPriority w:val="99"/>
    <w:semiHidden/>
    <w:unhideWhenUsed/>
    <w:rsid w:val="00FB4D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UCH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31</TotalTime>
  <Pages>5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KruchenkovDI</dc:creator>
  <cp:keywords/>
  <dc:description/>
  <cp:lastModifiedBy>bfk2</cp:lastModifiedBy>
  <cp:revision>10</cp:revision>
  <cp:lastPrinted>2018-02-09T06:12:00Z</cp:lastPrinted>
  <dcterms:created xsi:type="dcterms:W3CDTF">2018-02-07T12:40:00Z</dcterms:created>
  <dcterms:modified xsi:type="dcterms:W3CDTF">2018-02-15T08:41:00Z</dcterms:modified>
</cp:coreProperties>
</file>